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7721C" w14:textId="77777777" w:rsidR="005E545D" w:rsidRDefault="005E545D" w:rsidP="005E5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Terry ROBSART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081978A" w14:textId="77777777" w:rsidR="005E545D" w:rsidRDefault="005E545D" w:rsidP="005E5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</w:t>
      </w:r>
    </w:p>
    <w:p w14:paraId="369F7900" w14:textId="77777777" w:rsidR="005E545D" w:rsidRDefault="005E545D" w:rsidP="005E545D">
      <w:pPr>
        <w:rPr>
          <w:rFonts w:ascii="Times New Roman" w:hAnsi="Times New Roman" w:cs="Times New Roman"/>
        </w:rPr>
      </w:pPr>
    </w:p>
    <w:p w14:paraId="1EF1D62F" w14:textId="77777777" w:rsidR="005E545D" w:rsidRDefault="005E545D" w:rsidP="005E545D">
      <w:pPr>
        <w:rPr>
          <w:rFonts w:ascii="Times New Roman" w:hAnsi="Times New Roman" w:cs="Times New Roman"/>
        </w:rPr>
      </w:pPr>
    </w:p>
    <w:p w14:paraId="3EB2931B" w14:textId="77777777" w:rsidR="005E545D" w:rsidRDefault="005E545D" w:rsidP="005E5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Neweman</w:t>
      </w:r>
      <w:proofErr w:type="spellEnd"/>
      <w:r>
        <w:rPr>
          <w:rFonts w:ascii="Times New Roman" w:hAnsi="Times New Roman" w:cs="Times New Roman"/>
        </w:rPr>
        <w:t xml:space="preserve"> of Claxton, Norfolk(q.v.), and 11 other </w:t>
      </w:r>
      <w:proofErr w:type="spellStart"/>
      <w:r>
        <w:rPr>
          <w:rFonts w:ascii="Times New Roman" w:hAnsi="Times New Roman" w:cs="Times New Roman"/>
        </w:rPr>
        <w:t>Neweman’s</w:t>
      </w:r>
      <w:proofErr w:type="spellEnd"/>
      <w:r>
        <w:rPr>
          <w:rFonts w:ascii="Times New Roman" w:hAnsi="Times New Roman" w:cs="Times New Roman"/>
        </w:rPr>
        <w:t xml:space="preserve"> brought</w:t>
      </w:r>
    </w:p>
    <w:p w14:paraId="63C237F7" w14:textId="77777777" w:rsidR="005E545D" w:rsidRDefault="005E545D" w:rsidP="005E5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trespass and contempt against him.</w:t>
      </w:r>
    </w:p>
    <w:p w14:paraId="2CE9F1AC" w14:textId="77777777" w:rsidR="005E545D" w:rsidRDefault="005E545D" w:rsidP="005E545D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E91F63" w14:textId="77777777" w:rsidR="005E545D" w:rsidRDefault="005E545D" w:rsidP="005E545D">
      <w:pPr>
        <w:rPr>
          <w:rFonts w:ascii="Times New Roman" w:hAnsi="Times New Roman" w:cs="Times New Roman"/>
        </w:rPr>
      </w:pPr>
    </w:p>
    <w:p w14:paraId="7B65F2E0" w14:textId="77777777" w:rsidR="005E545D" w:rsidRDefault="005E545D" w:rsidP="005E545D">
      <w:pPr>
        <w:rPr>
          <w:rFonts w:ascii="Times New Roman" w:hAnsi="Times New Roman" w:cs="Times New Roman"/>
        </w:rPr>
      </w:pPr>
    </w:p>
    <w:p w14:paraId="11237A62" w14:textId="77777777" w:rsidR="005E545D" w:rsidRDefault="005E545D" w:rsidP="005E5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4B803F6A" w14:textId="77777777" w:rsidR="006B2F86" w:rsidRPr="00E71FC3" w:rsidRDefault="005E545D" w:rsidP="00E71FC3">
      <w:pPr>
        <w:pStyle w:val="NoSpacing"/>
      </w:pPr>
      <w:bookmarkStart w:id="0" w:name="_GoBack"/>
      <w:bookmarkEnd w:id="0"/>
    </w:p>
    <w:sectPr w:rsidR="006B2F86" w:rsidRPr="00E71FC3" w:rsidSect="005E545D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8AF02" w14:textId="77777777" w:rsidR="005E545D" w:rsidRDefault="005E545D" w:rsidP="00E71FC3">
      <w:r>
        <w:separator/>
      </w:r>
    </w:p>
  </w:endnote>
  <w:endnote w:type="continuationSeparator" w:id="0">
    <w:p w14:paraId="7A863D9C" w14:textId="77777777" w:rsidR="005E545D" w:rsidRDefault="005E54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925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D9A68" w14:textId="77777777" w:rsidR="005E545D" w:rsidRDefault="005E545D" w:rsidP="00E71FC3">
      <w:r>
        <w:separator/>
      </w:r>
    </w:p>
  </w:footnote>
  <w:footnote w:type="continuationSeparator" w:id="0">
    <w:p w14:paraId="436B11F8" w14:textId="77777777" w:rsidR="005E545D" w:rsidRDefault="005E54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5D"/>
    <w:rsid w:val="001A7C09"/>
    <w:rsid w:val="00577BD5"/>
    <w:rsid w:val="005E545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3680"/>
  <w15:chartTrackingRefBased/>
  <w15:docId w15:val="{FEFB2FF4-82D3-411A-8AA7-3E9BD25B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4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E54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2018-08-14T18:54:00Z</dcterms:created>
  <dcterms:modified xsi:type="dcterms:W3CDTF">2018-08-14T18:56:00Z</dcterms:modified>
</cp:coreProperties>
</file>